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A8D93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SATTON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CB5E87E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4E412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E5D28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Nottinghamshire.  </w:t>
      </w:r>
    </w:p>
    <w:p w14:paraId="78D8A078" w14:textId="77777777" w:rsidR="00B86642" w:rsidRDefault="00B86642" w:rsidP="00B86642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pp.489-90)</w:t>
      </w:r>
    </w:p>
    <w:p w14:paraId="29910CBD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26CED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3997C4" w14:textId="77777777" w:rsidR="00B86642" w:rsidRDefault="00B86642" w:rsidP="00B86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5180422E" w14:textId="77777777" w:rsidR="006B2F86" w:rsidRPr="00E71FC3" w:rsidRDefault="00B866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7D50C" w14:textId="77777777" w:rsidR="00B86642" w:rsidRDefault="00B86642" w:rsidP="00E71FC3">
      <w:pPr>
        <w:spacing w:after="0" w:line="240" w:lineRule="auto"/>
      </w:pPr>
      <w:r>
        <w:separator/>
      </w:r>
    </w:p>
  </w:endnote>
  <w:endnote w:type="continuationSeparator" w:id="0">
    <w:p w14:paraId="1EC73A29" w14:textId="77777777" w:rsidR="00B86642" w:rsidRDefault="00B866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6C0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7B1E2" w14:textId="77777777" w:rsidR="00B86642" w:rsidRDefault="00B86642" w:rsidP="00E71FC3">
      <w:pPr>
        <w:spacing w:after="0" w:line="240" w:lineRule="auto"/>
      </w:pPr>
      <w:r>
        <w:separator/>
      </w:r>
    </w:p>
  </w:footnote>
  <w:footnote w:type="continuationSeparator" w:id="0">
    <w:p w14:paraId="72CCBC4F" w14:textId="77777777" w:rsidR="00B86642" w:rsidRDefault="00B866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42"/>
    <w:rsid w:val="001A7C09"/>
    <w:rsid w:val="00577BD5"/>
    <w:rsid w:val="00656CBA"/>
    <w:rsid w:val="006A1F77"/>
    <w:rsid w:val="00733BE7"/>
    <w:rsid w:val="00AB52E8"/>
    <w:rsid w:val="00B16D3F"/>
    <w:rsid w:val="00B8664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1236E"/>
  <w15:chartTrackingRefBased/>
  <w15:docId w15:val="{D96A6F69-8D23-440C-B9BD-3288116A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64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2018-07-28T19:55:00Z</dcterms:created>
  <dcterms:modified xsi:type="dcterms:W3CDTF">2018-07-28T19:55:00Z</dcterms:modified>
</cp:coreProperties>
</file>